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E94D7" w14:textId="77777777" w:rsidR="009820CC" w:rsidRDefault="009820CC" w:rsidP="009820CC">
      <w:pPr>
        <w:pStyle w:val="NoSpacing"/>
      </w:pPr>
      <w:r>
        <w:rPr>
          <w:u w:val="single"/>
        </w:rPr>
        <w:t>Henry PYGOT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fl.1413)</w:t>
      </w:r>
    </w:p>
    <w:p w14:paraId="4FF84363" w14:textId="66A099A1" w:rsidR="009820CC" w:rsidRDefault="009820CC" w:rsidP="009820CC">
      <w:pPr>
        <w:pStyle w:val="NoSpacing"/>
      </w:pPr>
      <w:r>
        <w:t>of Hitchin.</w:t>
      </w:r>
    </w:p>
    <w:p w14:paraId="3BE0D173" w14:textId="77777777" w:rsidR="009820CC" w:rsidRDefault="009820CC" w:rsidP="009820CC">
      <w:pPr>
        <w:pStyle w:val="NoSpacing"/>
      </w:pPr>
    </w:p>
    <w:p w14:paraId="3ACFFE59" w14:textId="77777777" w:rsidR="009820CC" w:rsidRDefault="009820CC" w:rsidP="009820CC">
      <w:pPr>
        <w:pStyle w:val="NoSpacing"/>
      </w:pPr>
    </w:p>
    <w:p w14:paraId="585D6071" w14:textId="77777777" w:rsidR="009820CC" w:rsidRDefault="009820CC" w:rsidP="009820CC">
      <w:pPr>
        <w:pStyle w:val="NoSpacing"/>
      </w:pPr>
      <w:r>
        <w:t>5 Jul.1413</w:t>
      </w:r>
      <w:r>
        <w:tab/>
        <w:t>He was one of those who were commissioned to levy and collect from</w:t>
      </w:r>
    </w:p>
    <w:p w14:paraId="1149AD2A" w14:textId="77777777" w:rsidR="009820CC" w:rsidRDefault="009820CC" w:rsidP="009820CC">
      <w:pPr>
        <w:pStyle w:val="NoSpacing"/>
      </w:pPr>
      <w:r>
        <w:tab/>
      </w:r>
      <w:r>
        <w:tab/>
        <w:t>all cities, boroughs and towns and from all secular lords of towns and</w:t>
      </w:r>
    </w:p>
    <w:p w14:paraId="5284DD21" w14:textId="77777777" w:rsidR="009820CC" w:rsidRDefault="009820CC" w:rsidP="009820CC">
      <w:pPr>
        <w:pStyle w:val="NoSpacing"/>
        <w:ind w:left="1440"/>
      </w:pPr>
      <w:r>
        <w:t>other lay persons having goods and possessions in Hertfordshire</w:t>
      </w:r>
    </w:p>
    <w:p w14:paraId="4E240FA8" w14:textId="77777777" w:rsidR="009820CC" w:rsidRDefault="009820CC" w:rsidP="009820CC">
      <w:pPr>
        <w:pStyle w:val="NoSpacing"/>
        <w:ind w:left="1440"/>
      </w:pPr>
      <w:r>
        <w:t>the taxes of the fifteenth and the tenth.</w:t>
      </w:r>
    </w:p>
    <w:p w14:paraId="5879839C" w14:textId="77777777" w:rsidR="009820CC" w:rsidRDefault="009820CC" w:rsidP="009820CC">
      <w:pPr>
        <w:pStyle w:val="NoSpacing"/>
      </w:pPr>
      <w:r>
        <w:tab/>
      </w:r>
      <w:r>
        <w:tab/>
        <w:t>(C.F.R. 1413-22 p.26)</w:t>
      </w:r>
    </w:p>
    <w:p w14:paraId="48BAE0DF" w14:textId="77777777" w:rsidR="009820CC" w:rsidRDefault="009820CC" w:rsidP="009820CC">
      <w:pPr>
        <w:pStyle w:val="NoSpacing"/>
      </w:pPr>
    </w:p>
    <w:p w14:paraId="4451A5C0" w14:textId="77777777" w:rsidR="009820CC" w:rsidRDefault="009820CC" w:rsidP="009820CC">
      <w:pPr>
        <w:pStyle w:val="NoSpacing"/>
      </w:pPr>
    </w:p>
    <w:p w14:paraId="0B508F52" w14:textId="77777777" w:rsidR="009820CC" w:rsidRDefault="009820CC" w:rsidP="009820CC">
      <w:pPr>
        <w:pStyle w:val="NoSpacing"/>
      </w:pPr>
      <w:r>
        <w:t>4 August 2024</w:t>
      </w:r>
    </w:p>
    <w:p w14:paraId="29366AB1" w14:textId="2C96E4BA" w:rsidR="009820CC" w:rsidRPr="009820CC" w:rsidRDefault="009820CC" w:rsidP="009820CC">
      <w:pPr>
        <w:pStyle w:val="NoSpacing"/>
      </w:pPr>
    </w:p>
    <w:p w14:paraId="395B000E" w14:textId="3B9D1338" w:rsidR="009820CC" w:rsidRPr="009820CC" w:rsidRDefault="009820CC" w:rsidP="009820CC">
      <w:pPr>
        <w:pStyle w:val="NoSpacing"/>
      </w:pPr>
    </w:p>
    <w:p w14:paraId="61D69ED4" w14:textId="5D0961A5" w:rsidR="009820CC" w:rsidRPr="009820CC" w:rsidRDefault="009820CC" w:rsidP="009820CC">
      <w:pPr>
        <w:pStyle w:val="NoSpacing"/>
      </w:pPr>
    </w:p>
    <w:p w14:paraId="570F85A6" w14:textId="77777777" w:rsidR="009820CC" w:rsidRDefault="009820CC" w:rsidP="009820CC">
      <w:pPr>
        <w:pStyle w:val="NoSpacing"/>
      </w:pPr>
    </w:p>
    <w:p w14:paraId="6619EEA9" w14:textId="6A3AE6A4" w:rsidR="00BA00AB" w:rsidRPr="009820CC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9820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28019" w14:textId="77777777" w:rsidR="009820CC" w:rsidRDefault="009820CC" w:rsidP="009139A6">
      <w:r>
        <w:separator/>
      </w:r>
    </w:p>
  </w:endnote>
  <w:endnote w:type="continuationSeparator" w:id="0">
    <w:p w14:paraId="699A618B" w14:textId="77777777" w:rsidR="009820CC" w:rsidRDefault="009820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23D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FE8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62D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9EB93" w14:textId="77777777" w:rsidR="009820CC" w:rsidRDefault="009820CC" w:rsidP="009139A6">
      <w:r>
        <w:separator/>
      </w:r>
    </w:p>
  </w:footnote>
  <w:footnote w:type="continuationSeparator" w:id="0">
    <w:p w14:paraId="01A575F4" w14:textId="77777777" w:rsidR="009820CC" w:rsidRDefault="009820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0BA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2D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D8B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0CC"/>
    <w:rsid w:val="000666E0"/>
    <w:rsid w:val="002510B7"/>
    <w:rsid w:val="00270799"/>
    <w:rsid w:val="005B0F06"/>
    <w:rsid w:val="005C130B"/>
    <w:rsid w:val="00826F5C"/>
    <w:rsid w:val="009139A6"/>
    <w:rsid w:val="009411C2"/>
    <w:rsid w:val="009448BB"/>
    <w:rsid w:val="00947624"/>
    <w:rsid w:val="009820CC"/>
    <w:rsid w:val="00A3176C"/>
    <w:rsid w:val="00AE65F8"/>
    <w:rsid w:val="00B37BA0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FB5F6"/>
  <w15:chartTrackingRefBased/>
  <w15:docId w15:val="{4AD3356E-4643-47FB-9BA7-31303F53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2024-08-04T14:40:00Z</dcterms:created>
  <dcterms:modified xsi:type="dcterms:W3CDTF">2024-08-04T15:11:00Z</dcterms:modified>
</cp:coreProperties>
</file>